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F46BB" w14:textId="77777777" w:rsidR="00704CE0" w:rsidRDefault="00704CE0" w:rsidP="00704C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COUKE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65D96021" w14:textId="77777777" w:rsidR="00704CE0" w:rsidRDefault="00704CE0" w:rsidP="00704C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5F49B6EA" w14:textId="77777777" w:rsidR="00704CE0" w:rsidRDefault="00704CE0" w:rsidP="00704CE0">
      <w:pPr>
        <w:rPr>
          <w:rFonts w:ascii="Times New Roman" w:hAnsi="Times New Roman" w:cs="Times New Roman"/>
          <w:sz w:val="24"/>
          <w:szCs w:val="24"/>
        </w:rPr>
      </w:pPr>
    </w:p>
    <w:p w14:paraId="29FB228D" w14:textId="77777777" w:rsidR="00704CE0" w:rsidRDefault="00704CE0" w:rsidP="00704CE0">
      <w:pPr>
        <w:rPr>
          <w:rFonts w:ascii="Times New Roman" w:hAnsi="Times New Roman" w:cs="Times New Roman"/>
          <w:sz w:val="24"/>
          <w:szCs w:val="24"/>
        </w:rPr>
      </w:pPr>
    </w:p>
    <w:p w14:paraId="22693226" w14:textId="77777777" w:rsidR="00704CE0" w:rsidRDefault="00704CE0" w:rsidP="00704C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was one of the Chamberlains.   (R.F.Y. p.213)</w:t>
      </w:r>
    </w:p>
    <w:p w14:paraId="38B594C0" w14:textId="77777777" w:rsidR="00704CE0" w:rsidRDefault="00704CE0" w:rsidP="00704CE0">
      <w:pPr>
        <w:rPr>
          <w:rFonts w:ascii="Times New Roman" w:hAnsi="Times New Roman" w:cs="Times New Roman"/>
          <w:sz w:val="24"/>
          <w:szCs w:val="24"/>
        </w:rPr>
      </w:pPr>
    </w:p>
    <w:p w14:paraId="29186564" w14:textId="77777777" w:rsidR="00704CE0" w:rsidRDefault="00704CE0" w:rsidP="00704CE0">
      <w:pPr>
        <w:rPr>
          <w:rFonts w:ascii="Times New Roman" w:hAnsi="Times New Roman" w:cs="Times New Roman"/>
          <w:sz w:val="24"/>
          <w:szCs w:val="24"/>
        </w:rPr>
      </w:pPr>
    </w:p>
    <w:p w14:paraId="27F6666D" w14:textId="77777777" w:rsidR="00704CE0" w:rsidRDefault="00704CE0" w:rsidP="00704C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2018</w:t>
      </w:r>
    </w:p>
    <w:p w14:paraId="32C426CF" w14:textId="77777777" w:rsidR="006B2F86" w:rsidRPr="00E71FC3" w:rsidRDefault="00704C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0A677" w14:textId="77777777" w:rsidR="00704CE0" w:rsidRDefault="00704CE0" w:rsidP="00E71FC3">
      <w:r>
        <w:separator/>
      </w:r>
    </w:p>
  </w:endnote>
  <w:endnote w:type="continuationSeparator" w:id="0">
    <w:p w14:paraId="40707AD9" w14:textId="77777777" w:rsidR="00704CE0" w:rsidRDefault="00704C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CD5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10A33" w14:textId="77777777" w:rsidR="00704CE0" w:rsidRDefault="00704CE0" w:rsidP="00E71FC3">
      <w:r>
        <w:separator/>
      </w:r>
    </w:p>
  </w:footnote>
  <w:footnote w:type="continuationSeparator" w:id="0">
    <w:p w14:paraId="67857515" w14:textId="77777777" w:rsidR="00704CE0" w:rsidRDefault="00704C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CE0"/>
    <w:rsid w:val="001A7C09"/>
    <w:rsid w:val="00577BD5"/>
    <w:rsid w:val="00656CBA"/>
    <w:rsid w:val="006A1F77"/>
    <w:rsid w:val="00704CE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9AE0C"/>
  <w15:chartTrackingRefBased/>
  <w15:docId w15:val="{9EEF4294-3DF7-4706-8FA2-B68FF653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4CE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2018-11-18T14:38:00Z</dcterms:created>
  <dcterms:modified xsi:type="dcterms:W3CDTF">2018-11-18T14:39:00Z</dcterms:modified>
</cp:coreProperties>
</file>